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653" w:rsidRDefault="00430653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30653" w:rsidRDefault="00430653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430653" w:rsidRDefault="00430653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430653" w:rsidRDefault="00430653" w:rsidP="001242B6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430653">
        <w:tc>
          <w:tcPr>
            <w:tcW w:w="1384" w:type="dxa"/>
            <w:vMerge w:val="restart"/>
            <w:vAlign w:val="center"/>
          </w:tcPr>
          <w:p w:rsidR="00430653" w:rsidRDefault="00430653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430653" w:rsidRDefault="00430653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430653" w:rsidRDefault="00430653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430653" w:rsidRDefault="00430653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430653" w:rsidRDefault="00430653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430653" w:rsidRDefault="00430653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430653" w:rsidRDefault="00430653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430653" w:rsidRDefault="00430653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430653" w:rsidRDefault="00430653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30653">
        <w:tc>
          <w:tcPr>
            <w:tcW w:w="1384" w:type="dxa"/>
            <w:vMerge/>
            <w:vAlign w:val="center"/>
          </w:tcPr>
          <w:p w:rsidR="00430653" w:rsidRDefault="00430653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430653" w:rsidRDefault="00430653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430653" w:rsidRPr="002E31B4" w:rsidRDefault="00430653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30653" w:rsidRPr="002E31B4" w:rsidRDefault="00430653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430653" w:rsidRPr="002E31B4" w:rsidRDefault="00430653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430653" w:rsidRPr="002E31B4" w:rsidRDefault="00430653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430653" w:rsidRPr="002E31B4" w:rsidRDefault="00430653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30653" w:rsidRPr="002E31B4" w:rsidRDefault="00430653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430653" w:rsidRPr="002E31B4" w:rsidRDefault="00430653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430653" w:rsidRDefault="0043065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30653" w:rsidRDefault="0043065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30653" w:rsidRDefault="00430653">
            <w:pPr>
              <w:rPr>
                <w:lang w:eastAsia="en-US"/>
              </w:rPr>
            </w:pPr>
          </w:p>
        </w:tc>
      </w:tr>
      <w:tr w:rsidR="00430653">
        <w:trPr>
          <w:trHeight w:val="2042"/>
        </w:trPr>
        <w:tc>
          <w:tcPr>
            <w:tcW w:w="1384" w:type="dxa"/>
          </w:tcPr>
          <w:p w:rsidR="00430653" w:rsidRPr="002E31B4" w:rsidRDefault="00430653">
            <w:pPr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Кущ Е.Ю.</w:t>
            </w:r>
          </w:p>
        </w:tc>
        <w:tc>
          <w:tcPr>
            <w:tcW w:w="1602" w:type="dxa"/>
          </w:tcPr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Директор МБОУ дод ЦРТДЮ «Радуга» с.Коелга</w:t>
            </w:r>
          </w:p>
        </w:tc>
        <w:tc>
          <w:tcPr>
            <w:tcW w:w="1079" w:type="dxa"/>
          </w:tcPr>
          <w:p w:rsidR="00430653" w:rsidRDefault="00430653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430653" w:rsidRDefault="00430653">
            <w:pPr>
              <w:rPr>
                <w:lang w:eastAsia="en-US"/>
              </w:rPr>
            </w:pPr>
          </w:p>
          <w:p w:rsidR="00430653" w:rsidRDefault="00430653">
            <w:pPr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430653" w:rsidRDefault="00430653">
            <w:pPr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  <w:p w:rsidR="00430653" w:rsidRDefault="00430653">
            <w:pPr>
              <w:rPr>
                <w:lang w:eastAsia="en-US"/>
              </w:rPr>
            </w:pPr>
            <w:r>
              <w:rPr>
                <w:lang w:eastAsia="en-US"/>
              </w:rPr>
              <w:t>садовый</w:t>
            </w:r>
          </w:p>
        </w:tc>
        <w:tc>
          <w:tcPr>
            <w:tcW w:w="1080" w:type="dxa"/>
          </w:tcPr>
          <w:p w:rsidR="00430653" w:rsidRPr="002E31B4" w:rsidRDefault="00430653">
            <w:pPr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Инди-видуль-ная</w:t>
            </w:r>
          </w:p>
          <w:p w:rsidR="00430653" w:rsidRPr="002E31B4" w:rsidRDefault="00430653">
            <w:pPr>
              <w:rPr>
                <w:color w:val="333333"/>
                <w:lang w:eastAsia="en-US"/>
              </w:rPr>
            </w:pP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Индиви  дуаль-ная</w:t>
            </w:r>
          </w:p>
        </w:tc>
        <w:tc>
          <w:tcPr>
            <w:tcW w:w="1080" w:type="dxa"/>
          </w:tcPr>
          <w:p w:rsidR="00430653" w:rsidRPr="002E31B4" w:rsidRDefault="00430653" w:rsidP="001242B6">
            <w:pPr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30,5</w:t>
            </w:r>
          </w:p>
          <w:p w:rsidR="00430653" w:rsidRPr="002E31B4" w:rsidRDefault="00430653" w:rsidP="001242B6">
            <w:pPr>
              <w:rPr>
                <w:color w:val="333333"/>
                <w:lang w:eastAsia="en-US"/>
              </w:rPr>
            </w:pPr>
          </w:p>
          <w:p w:rsidR="00430653" w:rsidRPr="002E31B4" w:rsidRDefault="00430653" w:rsidP="001242B6">
            <w:pPr>
              <w:rPr>
                <w:color w:val="333333"/>
                <w:lang w:eastAsia="en-US"/>
              </w:rPr>
            </w:pPr>
          </w:p>
          <w:p w:rsidR="00430653" w:rsidRPr="002E31B4" w:rsidRDefault="00430653" w:rsidP="001242B6">
            <w:pPr>
              <w:rPr>
                <w:color w:val="333333"/>
                <w:lang w:eastAsia="en-US"/>
              </w:rPr>
            </w:pPr>
          </w:p>
          <w:p w:rsidR="00430653" w:rsidRPr="002E31B4" w:rsidRDefault="00430653" w:rsidP="001242B6">
            <w:pPr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310</w:t>
            </w:r>
          </w:p>
        </w:tc>
        <w:tc>
          <w:tcPr>
            <w:tcW w:w="971" w:type="dxa"/>
          </w:tcPr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430653" w:rsidRDefault="00430653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430653" w:rsidRDefault="00430653">
            <w:pPr>
              <w:rPr>
                <w:lang w:eastAsia="en-US"/>
              </w:rPr>
            </w:pPr>
          </w:p>
          <w:p w:rsidR="00430653" w:rsidRDefault="00430653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</w:tc>
        <w:tc>
          <w:tcPr>
            <w:tcW w:w="1080" w:type="dxa"/>
          </w:tcPr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72</w:t>
            </w: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</w:p>
          <w:p w:rsidR="00430653" w:rsidRDefault="00430653" w:rsidP="002E31B4">
            <w:pPr>
              <w:jc w:val="center"/>
              <w:rPr>
                <w:color w:val="333333"/>
                <w:lang w:eastAsia="en-US"/>
              </w:rPr>
            </w:pP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400</w:t>
            </w:r>
          </w:p>
        </w:tc>
        <w:tc>
          <w:tcPr>
            <w:tcW w:w="1080" w:type="dxa"/>
          </w:tcPr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</w:p>
          <w:p w:rsidR="00430653" w:rsidRDefault="00430653" w:rsidP="002E31B4">
            <w:pPr>
              <w:jc w:val="center"/>
              <w:rPr>
                <w:color w:val="333333"/>
                <w:lang w:eastAsia="en-US"/>
              </w:rPr>
            </w:pPr>
          </w:p>
          <w:p w:rsidR="00430653" w:rsidRPr="002E31B4" w:rsidRDefault="00430653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30653" w:rsidRPr="001242B6" w:rsidRDefault="00430653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430653" w:rsidRPr="002E31B4" w:rsidRDefault="00430653">
            <w:pPr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283820,69</w:t>
            </w:r>
          </w:p>
        </w:tc>
        <w:tc>
          <w:tcPr>
            <w:tcW w:w="1740" w:type="dxa"/>
          </w:tcPr>
          <w:p w:rsidR="00430653" w:rsidRPr="002E31B4" w:rsidRDefault="00430653">
            <w:pPr>
              <w:rPr>
                <w:color w:val="333333"/>
                <w:lang w:val="en-US" w:eastAsia="en-US"/>
              </w:rPr>
            </w:pPr>
          </w:p>
        </w:tc>
      </w:tr>
      <w:tr w:rsidR="00430653">
        <w:trPr>
          <w:trHeight w:val="839"/>
        </w:trPr>
        <w:tc>
          <w:tcPr>
            <w:tcW w:w="1384" w:type="dxa"/>
          </w:tcPr>
          <w:p w:rsidR="00430653" w:rsidRPr="001242B6" w:rsidRDefault="00430653">
            <w:pPr>
              <w:rPr>
                <w:lang w:eastAsia="en-US"/>
              </w:rPr>
            </w:pPr>
            <w:r w:rsidRPr="001242B6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430653" w:rsidRPr="002E31B4" w:rsidRDefault="0043065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430653" w:rsidRPr="002E31B4" w:rsidRDefault="0043065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430653" w:rsidRPr="002E31B4" w:rsidRDefault="0043065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30653" w:rsidRPr="002E31B4" w:rsidRDefault="00430653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30653" w:rsidRPr="002E31B4" w:rsidRDefault="0043065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30653" w:rsidRDefault="00430653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1)Жилой дом</w:t>
            </w:r>
          </w:p>
          <w:p w:rsidR="00430653" w:rsidRDefault="00430653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430653" w:rsidRPr="00E554FE" w:rsidRDefault="00430653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430653" w:rsidRDefault="00430653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72</w:t>
            </w:r>
          </w:p>
          <w:p w:rsidR="00430653" w:rsidRDefault="00430653">
            <w:pPr>
              <w:rPr>
                <w:lang w:eastAsia="en-US"/>
              </w:rPr>
            </w:pPr>
          </w:p>
          <w:p w:rsidR="00430653" w:rsidRPr="00E554FE" w:rsidRDefault="00430653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080" w:type="dxa"/>
          </w:tcPr>
          <w:p w:rsidR="00430653" w:rsidRDefault="00430653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Россия</w:t>
            </w:r>
          </w:p>
          <w:p w:rsidR="00430653" w:rsidRDefault="00430653">
            <w:pPr>
              <w:rPr>
                <w:lang w:eastAsia="en-US"/>
              </w:rPr>
            </w:pPr>
          </w:p>
          <w:p w:rsidR="00430653" w:rsidRPr="00E554FE" w:rsidRDefault="00430653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30653" w:rsidRPr="00E554FE" w:rsidRDefault="00430653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1)Автомобиль легковой</w:t>
            </w:r>
          </w:p>
          <w:p w:rsidR="00430653" w:rsidRPr="00E554FE" w:rsidRDefault="00430653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ВАЗ 21124</w:t>
            </w:r>
          </w:p>
          <w:p w:rsidR="00430653" w:rsidRPr="00E554FE" w:rsidRDefault="00430653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2)автомобиль грузовой</w:t>
            </w:r>
          </w:p>
          <w:p w:rsidR="00430653" w:rsidRPr="00E554FE" w:rsidRDefault="00430653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ЗИЛ-130</w:t>
            </w:r>
          </w:p>
        </w:tc>
        <w:tc>
          <w:tcPr>
            <w:tcW w:w="1740" w:type="dxa"/>
          </w:tcPr>
          <w:p w:rsidR="00430653" w:rsidRPr="00E554FE" w:rsidRDefault="00430653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426896,50</w:t>
            </w:r>
          </w:p>
        </w:tc>
        <w:tc>
          <w:tcPr>
            <w:tcW w:w="1740" w:type="dxa"/>
          </w:tcPr>
          <w:p w:rsidR="00430653" w:rsidRPr="002E31B4" w:rsidRDefault="00430653">
            <w:pPr>
              <w:rPr>
                <w:color w:val="800000"/>
                <w:lang w:eastAsia="en-US"/>
              </w:rPr>
            </w:pPr>
          </w:p>
        </w:tc>
      </w:tr>
      <w:tr w:rsidR="00430653">
        <w:tc>
          <w:tcPr>
            <w:tcW w:w="1384" w:type="dxa"/>
          </w:tcPr>
          <w:p w:rsidR="00430653" w:rsidRPr="00E554FE" w:rsidRDefault="00430653">
            <w:pPr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Pr="00E554FE">
              <w:rPr>
                <w:lang w:eastAsia="en-US"/>
              </w:rPr>
              <w:t>очь</w:t>
            </w:r>
          </w:p>
        </w:tc>
        <w:tc>
          <w:tcPr>
            <w:tcW w:w="1602" w:type="dxa"/>
          </w:tcPr>
          <w:p w:rsidR="00430653" w:rsidRPr="002E31B4" w:rsidRDefault="0043065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430653" w:rsidRPr="002E31B4" w:rsidRDefault="0043065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430653" w:rsidRPr="002E31B4" w:rsidRDefault="00430653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30653" w:rsidRPr="002E31B4" w:rsidRDefault="00430653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30653" w:rsidRPr="002E31B4" w:rsidRDefault="00430653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30653" w:rsidRDefault="00430653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1)Жилой дом</w:t>
            </w:r>
          </w:p>
          <w:p w:rsidR="00430653" w:rsidRDefault="00430653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430653" w:rsidRPr="00E554FE" w:rsidRDefault="00430653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430653" w:rsidRDefault="00430653" w:rsidP="001423F7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72</w:t>
            </w:r>
          </w:p>
          <w:p w:rsidR="00430653" w:rsidRDefault="00430653" w:rsidP="001423F7">
            <w:pPr>
              <w:rPr>
                <w:lang w:eastAsia="en-US"/>
              </w:rPr>
            </w:pPr>
          </w:p>
          <w:p w:rsidR="00430653" w:rsidRPr="00E554FE" w:rsidRDefault="00430653" w:rsidP="001423F7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080" w:type="dxa"/>
          </w:tcPr>
          <w:p w:rsidR="00430653" w:rsidRDefault="00430653" w:rsidP="001423F7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Россия</w:t>
            </w:r>
          </w:p>
          <w:p w:rsidR="00430653" w:rsidRDefault="00430653" w:rsidP="001423F7">
            <w:pPr>
              <w:rPr>
                <w:lang w:eastAsia="en-US"/>
              </w:rPr>
            </w:pPr>
          </w:p>
          <w:p w:rsidR="00430653" w:rsidRPr="00E554FE" w:rsidRDefault="00430653" w:rsidP="001423F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30653" w:rsidRPr="002E31B4" w:rsidRDefault="00430653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430653" w:rsidRPr="002E31B4" w:rsidRDefault="00430653">
            <w:pPr>
              <w:rPr>
                <w:color w:val="800000"/>
                <w:lang w:eastAsia="en-US"/>
              </w:rPr>
            </w:pPr>
            <w:r w:rsidRPr="002E31B4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430653" w:rsidRPr="002E31B4" w:rsidRDefault="00430653">
            <w:pPr>
              <w:rPr>
                <w:color w:val="800000"/>
                <w:lang w:eastAsia="en-US"/>
              </w:rPr>
            </w:pPr>
          </w:p>
        </w:tc>
      </w:tr>
    </w:tbl>
    <w:p w:rsidR="00430653" w:rsidRDefault="00430653" w:rsidP="001242B6">
      <w:pPr>
        <w:rPr>
          <w:color w:val="800000"/>
        </w:rPr>
      </w:pPr>
    </w:p>
    <w:p w:rsidR="00430653" w:rsidRDefault="00430653" w:rsidP="001242B6"/>
    <w:p w:rsidR="00430653" w:rsidRDefault="00430653" w:rsidP="001242B6"/>
    <w:p w:rsidR="00430653" w:rsidRDefault="00430653" w:rsidP="001242B6"/>
    <w:p w:rsidR="00430653" w:rsidRDefault="00430653"/>
    <w:sectPr w:rsidR="00430653" w:rsidSect="001242B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4A6D"/>
    <w:multiLevelType w:val="hybridMultilevel"/>
    <w:tmpl w:val="4B3464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2B6"/>
    <w:rsid w:val="000519E8"/>
    <w:rsid w:val="001242B6"/>
    <w:rsid w:val="001423F7"/>
    <w:rsid w:val="002C12D2"/>
    <w:rsid w:val="002E31B4"/>
    <w:rsid w:val="00430653"/>
    <w:rsid w:val="00586B62"/>
    <w:rsid w:val="006A3DF9"/>
    <w:rsid w:val="00722F43"/>
    <w:rsid w:val="0090059C"/>
    <w:rsid w:val="009F191C"/>
    <w:rsid w:val="00C6791C"/>
    <w:rsid w:val="00CA60E9"/>
    <w:rsid w:val="00E55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2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42B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554F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161</Words>
  <Characters>923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2014-05-08T08:21:00Z</dcterms:created>
  <dcterms:modified xsi:type="dcterms:W3CDTF">2014-05-19T12:48:00Z</dcterms:modified>
</cp:coreProperties>
</file>